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76" w:rsidRPr="00C002B1" w:rsidRDefault="00947C76">
      <w:bookmarkStart w:id="0" w:name="_GoBack"/>
      <w:bookmarkEnd w:id="0"/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1980"/>
        <w:gridCol w:w="572"/>
        <w:gridCol w:w="560"/>
        <w:gridCol w:w="290"/>
        <w:gridCol w:w="426"/>
        <w:gridCol w:w="708"/>
        <w:gridCol w:w="150"/>
        <w:gridCol w:w="1122"/>
        <w:gridCol w:w="146"/>
        <w:gridCol w:w="1559"/>
        <w:gridCol w:w="1985"/>
      </w:tblGrid>
      <w:tr w:rsidR="00C002B1" w:rsidRPr="00C002B1" w:rsidTr="0053310C">
        <w:trPr>
          <w:trHeight w:val="940"/>
        </w:trPr>
        <w:tc>
          <w:tcPr>
            <w:tcW w:w="2655" w:type="dxa"/>
            <w:gridSpan w:val="2"/>
          </w:tcPr>
          <w:p w:rsidR="00CF6481" w:rsidRPr="00C002B1" w:rsidRDefault="007E4953" w:rsidP="00FE16C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libri" w:hAnsi="Calibri"/>
                <w:b/>
                <w:lang w:val="ru-RU"/>
              </w:rPr>
            </w:pPr>
            <w:r w:rsidRPr="00C002B1">
              <w:rPr>
                <w:b/>
                <w:noProof/>
              </w:rPr>
              <w:drawing>
                <wp:anchor distT="0" distB="0" distL="114300" distR="114300" simplePos="0" relativeHeight="251658240" behindDoc="1" locked="1" layoutInCell="1" allowOverlap="1" wp14:anchorId="4C77932A" wp14:editId="2255862E">
                  <wp:simplePos x="0" y="0"/>
                  <wp:positionH relativeFrom="page">
                    <wp:posOffset>78740</wp:posOffset>
                  </wp:positionH>
                  <wp:positionV relativeFrom="page">
                    <wp:posOffset>125095</wp:posOffset>
                  </wp:positionV>
                  <wp:extent cx="1078230" cy="462915"/>
                  <wp:effectExtent l="0" t="0" r="762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823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8" w:type="dxa"/>
            <w:gridSpan w:val="10"/>
            <w:vAlign w:val="center"/>
          </w:tcPr>
          <w:p w:rsidR="00CF6481" w:rsidRPr="00C002B1" w:rsidRDefault="00C61220" w:rsidP="00C90767">
            <w:pPr>
              <w:spacing w:after="0"/>
              <w:jc w:val="center"/>
              <w:rPr>
                <w:rFonts w:cs="Arial"/>
                <w:b/>
                <w:sz w:val="24"/>
                <w:szCs w:val="24"/>
                <w:lang w:val="sr-Latn-RS"/>
              </w:rPr>
            </w:pPr>
            <w:r w:rsidRPr="00C002B1">
              <w:rPr>
                <w:rFonts w:cs="Arial"/>
                <w:b/>
                <w:sz w:val="24"/>
                <w:szCs w:val="24"/>
                <w:lang w:val="ru-RU"/>
              </w:rPr>
              <w:t xml:space="preserve">ЗАПИСНИК  О ИЗВРШЕНОЈ </w:t>
            </w:r>
            <w:r w:rsidR="00CF6481" w:rsidRPr="00C002B1">
              <w:rPr>
                <w:rFonts w:cs="Arial"/>
                <w:b/>
                <w:sz w:val="24"/>
                <w:szCs w:val="24"/>
                <w:lang w:val="ru-RU"/>
              </w:rPr>
              <w:t>УСЛУЗИ</w:t>
            </w:r>
          </w:p>
        </w:tc>
      </w:tr>
      <w:tr w:rsidR="00C002B1" w:rsidRPr="00C002B1" w:rsidTr="00820F9D">
        <w:trPr>
          <w:trHeight w:val="164"/>
        </w:trPr>
        <w:tc>
          <w:tcPr>
            <w:tcW w:w="10173" w:type="dxa"/>
            <w:gridSpan w:val="12"/>
            <w:tcBorders>
              <w:bottom w:val="nil"/>
            </w:tcBorders>
          </w:tcPr>
          <w:p w:rsidR="00FA1B9F" w:rsidRPr="00C002B1" w:rsidRDefault="00FA1B9F" w:rsidP="000D1B5E">
            <w:pPr>
              <w:spacing w:after="0"/>
              <w:rPr>
                <w:b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AF509C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  <w:r w:rsidRPr="00C002B1">
              <w:rPr>
                <w:sz w:val="20"/>
                <w:szCs w:val="20"/>
              </w:rPr>
              <w:t xml:space="preserve">Број </w:t>
            </w:r>
            <w:r w:rsidR="00820F9D" w:rsidRPr="00C002B1">
              <w:rPr>
                <w:sz w:val="20"/>
                <w:szCs w:val="20"/>
                <w:lang w:val="sr-Cyrl-RS"/>
              </w:rPr>
              <w:t>записника</w:t>
            </w:r>
            <w:r w:rsidR="00820F9D" w:rsidRPr="00C002B1">
              <w:rPr>
                <w:sz w:val="20"/>
                <w:szCs w:val="20"/>
                <w:lang w:val="sr-Latn-RS"/>
              </w:rPr>
              <w:t>:</w:t>
            </w:r>
            <w:permStart w:id="1224766126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</w:t>
            </w:r>
            <w:permEnd w:id="1224766126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20F9D">
            <w:pPr>
              <w:spacing w:after="0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sz w:val="20"/>
                <w:szCs w:val="20"/>
                <w:lang w:val="ru-RU"/>
              </w:rPr>
              <w:t>Датум:</w:t>
            </w:r>
            <w:r w:rsidR="009C0660" w:rsidRPr="00C002B1">
              <w:rPr>
                <w:sz w:val="20"/>
                <w:szCs w:val="20"/>
                <w:lang w:val="sr-Latn-RS"/>
              </w:rPr>
              <w:t xml:space="preserve"> </w:t>
            </w:r>
            <w:permStart w:id="792476950" w:edGrp="everyone"/>
            <w:r w:rsidR="00925F51" w:rsidRPr="00C002B1">
              <w:rPr>
                <w:sz w:val="20"/>
                <w:szCs w:val="20"/>
                <w:lang w:val="sr-Latn-RS"/>
              </w:rPr>
              <w:t xml:space="preserve">                                              </w:t>
            </w:r>
            <w:permEnd w:id="792476950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 w:line="240" w:lineRule="auto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A1B9F" w:rsidRPr="00C002B1" w:rsidRDefault="00FA1B9F" w:rsidP="000D1B5E">
            <w:pPr>
              <w:spacing w:after="0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FA1B9F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947C76">
        <w:trPr>
          <w:trHeight w:val="42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123D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332496681" w:edGrp="everyone" w:colFirst="0" w:colLast="0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1774999406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</w:t>
            </w:r>
            <w:permEnd w:id="1774999406"/>
          </w:p>
        </w:tc>
      </w:tr>
      <w:permEnd w:id="332496681"/>
      <w:tr w:rsidR="00C002B1" w:rsidRPr="00C002B1" w:rsidTr="00947C76"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правног  лица)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(Назив организационог дела НИС А.Д.)</w:t>
            </w:r>
          </w:p>
        </w:tc>
      </w:tr>
      <w:tr w:rsidR="00C002B1" w:rsidRPr="00C002B1" w:rsidTr="00947C76">
        <w:trPr>
          <w:trHeight w:val="371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DC123D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2007002815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</w:t>
            </w:r>
            <w:permEnd w:id="2007002815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18BA" w:rsidRPr="00C002B1" w:rsidRDefault="00925F51" w:rsidP="00E45A1A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ermStart w:id="1146818562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 </w:t>
            </w:r>
            <w:permEnd w:id="1146818562"/>
          </w:p>
        </w:tc>
      </w:tr>
      <w:tr w:rsidR="00C002B1" w:rsidRPr="00C002B1" w:rsidTr="00947C76">
        <w:trPr>
          <w:trHeight w:val="409"/>
        </w:trPr>
        <w:tc>
          <w:tcPr>
            <w:tcW w:w="450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правног  лица)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201262977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</w:t>
            </w:r>
            <w:permEnd w:id="201262977"/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48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D1B5E" w:rsidRPr="00C002B1" w:rsidRDefault="000D1B5E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(Адреса организационог дела НИС А.Д)</w:t>
            </w:r>
          </w:p>
          <w:p w:rsidR="00925F51" w:rsidRPr="00C002B1" w:rsidRDefault="00925F51" w:rsidP="00844533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289710404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      </w:t>
            </w:r>
            <w:permEnd w:id="1289710404"/>
          </w:p>
        </w:tc>
      </w:tr>
      <w:tr w:rsidR="00C002B1" w:rsidRPr="00C002B1" w:rsidTr="00947C76">
        <w:tc>
          <w:tcPr>
            <w:tcW w:w="4503" w:type="dxa"/>
            <w:gridSpan w:val="6"/>
            <w:tcBorders>
              <w:top w:val="single" w:sz="4" w:space="0" w:color="auto"/>
            </w:tcBorders>
          </w:tcPr>
          <w:p w:rsidR="000D1B5E" w:rsidRPr="00C002B1" w:rsidRDefault="000D1B5E" w:rsidP="00FA1B9F">
            <w:pPr>
              <w:spacing w:before="60" w:after="60" w:line="240" w:lineRule="auto"/>
              <w:rPr>
                <w:rFonts w:cs="Arial"/>
                <w:sz w:val="18"/>
                <w:szCs w:val="18"/>
              </w:rPr>
            </w:pPr>
            <w:permStart w:id="1174948783" w:edGrp="everyone"/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Уговора/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Датум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:     </w:t>
            </w:r>
          </w:p>
        </w:tc>
        <w:tc>
          <w:tcPr>
            <w:tcW w:w="5670" w:type="dxa"/>
            <w:gridSpan w:val="6"/>
            <w:tcBorders>
              <w:top w:val="single" w:sz="4" w:space="0" w:color="auto"/>
            </w:tcBorders>
            <w:vAlign w:val="center"/>
          </w:tcPr>
          <w:p w:rsidR="000D1B5E" w:rsidRPr="00C002B1" w:rsidRDefault="0094598E" w:rsidP="00002E84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 </w:t>
            </w:r>
          </w:p>
        </w:tc>
      </w:tr>
      <w:tr w:rsidR="00C002B1" w:rsidRPr="00C002B1" w:rsidTr="00947C76">
        <w:tc>
          <w:tcPr>
            <w:tcW w:w="4503" w:type="dxa"/>
            <w:gridSpan w:val="6"/>
          </w:tcPr>
          <w:p w:rsidR="00821ECB" w:rsidRPr="00C002B1" w:rsidRDefault="00821ECB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Уговорена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вредност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(без ПДВ-а):</w:t>
            </w:r>
          </w:p>
        </w:tc>
        <w:tc>
          <w:tcPr>
            <w:tcW w:w="5670" w:type="dxa"/>
            <w:gridSpan w:val="6"/>
            <w:vAlign w:val="center"/>
          </w:tcPr>
          <w:p w:rsidR="00821ECB" w:rsidRPr="00C002B1" w:rsidRDefault="0094598E" w:rsidP="009C0660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 </w:t>
            </w:r>
          </w:p>
        </w:tc>
      </w:tr>
      <w:tr w:rsidR="00C002B1" w:rsidRPr="00C002B1" w:rsidTr="00947C76">
        <w:trPr>
          <w:trHeight w:val="334"/>
        </w:trPr>
        <w:tc>
          <w:tcPr>
            <w:tcW w:w="4503" w:type="dxa"/>
            <w:gridSpan w:val="6"/>
          </w:tcPr>
          <w:p w:rsidR="00BF18BA" w:rsidRPr="00C002B1" w:rsidRDefault="00BF18BA" w:rsidP="00B639DE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Број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налога за набавку (НЗН)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B639DE" w:rsidRPr="00C002B1">
              <w:rPr>
                <w:rFonts w:cs="Arial"/>
                <w:sz w:val="18"/>
                <w:szCs w:val="18"/>
                <w:lang w:val="ru-RU"/>
              </w:rPr>
              <w:t>–</w:t>
            </w:r>
            <w:r w:rsidR="00D13D95" w:rsidRPr="00C002B1">
              <w:rPr>
                <w:rFonts w:cs="Arial"/>
                <w:i/>
                <w:sz w:val="18"/>
                <w:szCs w:val="18"/>
                <w:lang w:val="ru-RU"/>
              </w:rPr>
              <w:t>опциони унос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871454">
            <w:pPr>
              <w:spacing w:before="60" w:after="60" w:line="240" w:lineRule="auto"/>
              <w:rPr>
                <w:rFonts w:cs="Arial"/>
                <w:sz w:val="18"/>
                <w:szCs w:val="18"/>
                <w:lang w:val="ru-RU"/>
              </w:rPr>
            </w:pPr>
            <w:permStart w:id="150360879" w:edGrp="everyone" w:colFirst="1" w:colLast="1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Место </w:t>
            </w:r>
            <w:proofErr w:type="spellStart"/>
            <w:r w:rsidRPr="00C002B1">
              <w:rPr>
                <w:rFonts w:cs="Arial"/>
                <w:sz w:val="18"/>
                <w:szCs w:val="18"/>
                <w:lang w:val="ru-RU"/>
              </w:rPr>
              <w:t>извршене</w:t>
            </w:r>
            <w:proofErr w:type="spellEnd"/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услуге</w:t>
            </w:r>
            <w:r w:rsidR="00777198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tr w:rsidR="00C002B1" w:rsidRPr="00C002B1" w:rsidTr="00C002B1">
        <w:tc>
          <w:tcPr>
            <w:tcW w:w="4503" w:type="dxa"/>
            <w:gridSpan w:val="6"/>
          </w:tcPr>
          <w:p w:rsidR="00BF18BA" w:rsidRPr="00C002B1" w:rsidRDefault="00BF18BA" w:rsidP="00FA1B9F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permStart w:id="1029638122" w:edGrp="everyone" w:colFirst="1" w:colLast="1"/>
            <w:permEnd w:id="150360879"/>
            <w:r w:rsidRPr="00C002B1">
              <w:rPr>
                <w:rFonts w:cs="Arial"/>
                <w:sz w:val="18"/>
                <w:szCs w:val="18"/>
                <w:lang w:val="ru-RU"/>
              </w:rPr>
              <w:t>„БП“ шифра</w:t>
            </w:r>
            <w:r w:rsidR="00871454" w:rsidRPr="00C002B1">
              <w:rPr>
                <w:rFonts w:cs="Arial"/>
                <w:sz w:val="18"/>
                <w:szCs w:val="18"/>
                <w:lang w:val="sr-Latn-RS"/>
              </w:rPr>
              <w:t xml:space="preserve">/ 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 xml:space="preserve">Место трошка 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ru-RU"/>
              </w:rPr>
              <w:t>(1</w:t>
            </w:r>
            <w:r w:rsidR="00871454" w:rsidRPr="00C002B1">
              <w:rPr>
                <w:rFonts w:cs="Arial"/>
                <w:sz w:val="18"/>
                <w:szCs w:val="18"/>
                <w:vertAlign w:val="superscript"/>
                <w:lang w:val="sr-Latn-RS"/>
              </w:rPr>
              <w:t>)</w:t>
            </w:r>
            <w:r w:rsidR="00871454" w:rsidRPr="00C002B1">
              <w:rPr>
                <w:rFonts w:cs="Arial"/>
                <w:sz w:val="18"/>
                <w:szCs w:val="18"/>
                <w:lang w:val="ru-RU"/>
              </w:rPr>
              <w:t>:</w:t>
            </w:r>
          </w:p>
        </w:tc>
        <w:tc>
          <w:tcPr>
            <w:tcW w:w="5670" w:type="dxa"/>
            <w:gridSpan w:val="6"/>
            <w:shd w:val="clear" w:color="auto" w:fill="auto"/>
          </w:tcPr>
          <w:p w:rsidR="00BF18BA" w:rsidRPr="00C002B1" w:rsidRDefault="0094598E" w:rsidP="00A166AA">
            <w:pPr>
              <w:spacing w:before="60" w:after="6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                                                                                   </w:t>
            </w:r>
          </w:p>
        </w:tc>
      </w:tr>
      <w:permEnd w:id="1029638122"/>
      <w:tr w:rsidR="00C002B1" w:rsidRPr="00C002B1" w:rsidTr="00820F9D">
        <w:trPr>
          <w:trHeight w:val="401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BF18BA" w:rsidRPr="00C002B1" w:rsidRDefault="00BF18BA" w:rsidP="00C861A1">
            <w:pPr>
              <w:spacing w:before="120" w:after="120"/>
              <w:contextualSpacing/>
              <w:rPr>
                <w:rFonts w:cs="Arial"/>
                <w:sz w:val="20"/>
                <w:szCs w:val="20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 xml:space="preserve">ДЕТАЉНА СПЕЦИФИКАЦИЈА </w:t>
            </w:r>
            <w:r w:rsidR="00871454" w:rsidRPr="00C002B1">
              <w:rPr>
                <w:rFonts w:cs="Arial"/>
                <w:sz w:val="20"/>
                <w:szCs w:val="20"/>
                <w:lang w:val="sr-Cyrl-RS"/>
              </w:rPr>
              <w:t xml:space="preserve">ИЗВРШЕНЕ </w:t>
            </w:r>
            <w:r w:rsidRPr="00C002B1">
              <w:rPr>
                <w:rFonts w:cs="Arial"/>
                <w:sz w:val="20"/>
                <w:szCs w:val="20"/>
                <w:lang w:val="ru-RU"/>
              </w:rPr>
              <w:t>УСЛУГЕ:</w:t>
            </w:r>
          </w:p>
        </w:tc>
      </w:tr>
      <w:tr w:rsidR="00C002B1" w:rsidRPr="00C002B1" w:rsidTr="00947C76"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C002B1">
              <w:rPr>
                <w:rFonts w:cs="Arial"/>
                <w:sz w:val="18"/>
                <w:szCs w:val="18"/>
              </w:rPr>
              <w:t>Р.б</w:t>
            </w:r>
            <w:proofErr w:type="spellEnd"/>
            <w:r w:rsidRPr="00C002B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>Назив услуге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947C76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Јед.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м</w:t>
            </w:r>
            <w:r w:rsidR="0053310C" w:rsidRPr="00C002B1">
              <w:rPr>
                <w:rFonts w:cs="Arial"/>
                <w:sz w:val="18"/>
                <w:szCs w:val="18"/>
                <w:lang w:val="ru-RU"/>
              </w:rPr>
              <w:t>ере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Наручена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Извршена количина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>Јед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инична</w:t>
            </w: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цена</w:t>
            </w:r>
          </w:p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sr-Cyrl-RS"/>
              </w:rPr>
              <w:t xml:space="preserve">без ПДВ 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53310C" w:rsidRPr="00C002B1" w:rsidRDefault="0053310C" w:rsidP="00820F9D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УКУПНО </w:t>
            </w:r>
            <w:r w:rsidRPr="00C002B1">
              <w:rPr>
                <w:rFonts w:cs="Arial"/>
                <w:sz w:val="18"/>
                <w:szCs w:val="18"/>
                <w:lang w:val="sr-Cyrl-RS"/>
              </w:rPr>
              <w:t>без ПДВ (валута)</w:t>
            </w: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685989494" w:edGrp="everyone" w:colFirst="0" w:colLast="0"/>
            <w:permStart w:id="951060701" w:edGrp="everyone" w:colFirst="1" w:colLast="1"/>
            <w:permStart w:id="1217331297" w:edGrp="everyone" w:colFirst="2" w:colLast="2"/>
            <w:permStart w:id="1404856138" w:edGrp="everyone" w:colFirst="3" w:colLast="3"/>
            <w:permStart w:id="472722071" w:edGrp="everyone" w:colFirst="4" w:colLast="4"/>
            <w:permStart w:id="2132158946" w:edGrp="everyone" w:colFirst="5" w:colLast="5"/>
            <w:permStart w:id="1487025063" w:edGrp="everyone" w:colFirst="6" w:colLast="6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837111653" w:edGrp="everyone" w:colFirst="0" w:colLast="0"/>
            <w:permStart w:id="1875190782" w:edGrp="everyone" w:colFirst="1" w:colLast="1"/>
            <w:permStart w:id="1599551493" w:edGrp="everyone" w:colFirst="2" w:colLast="2"/>
            <w:permStart w:id="571557793" w:edGrp="everyone" w:colFirst="3" w:colLast="3"/>
            <w:permStart w:id="164699427" w:edGrp="everyone" w:colFirst="4" w:colLast="4"/>
            <w:permStart w:id="701192221" w:edGrp="everyone" w:colFirst="5" w:colLast="5"/>
            <w:permStart w:id="43783155" w:edGrp="everyone" w:colFirst="6" w:colLast="6"/>
            <w:permEnd w:id="1685989494"/>
            <w:permEnd w:id="951060701"/>
            <w:permEnd w:id="1217331297"/>
            <w:permEnd w:id="1404856138"/>
            <w:permEnd w:id="472722071"/>
            <w:permEnd w:id="2132158946"/>
            <w:permEnd w:id="1487025063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29522507" w:edGrp="everyone" w:colFirst="0" w:colLast="0"/>
            <w:permStart w:id="900939490" w:edGrp="everyone" w:colFirst="1" w:colLast="1"/>
            <w:permStart w:id="768433512" w:edGrp="everyone" w:colFirst="2" w:colLast="2"/>
            <w:permStart w:id="522995750" w:edGrp="everyone" w:colFirst="3" w:colLast="3"/>
            <w:permStart w:id="1754995519" w:edGrp="everyone" w:colFirst="4" w:colLast="4"/>
            <w:permStart w:id="1719489457" w:edGrp="everyone" w:colFirst="5" w:colLast="5"/>
            <w:permStart w:id="1202723252" w:edGrp="everyone" w:colFirst="6" w:colLast="6"/>
            <w:permEnd w:id="1837111653"/>
            <w:permEnd w:id="1875190782"/>
            <w:permEnd w:id="1599551493"/>
            <w:permEnd w:id="571557793"/>
            <w:permEnd w:id="164699427"/>
            <w:permEnd w:id="701192221"/>
            <w:permEnd w:id="43783155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pStyle w:val="ListParagraph"/>
              <w:tabs>
                <w:tab w:val="left" w:pos="0"/>
                <w:tab w:val="left" w:pos="567"/>
              </w:tabs>
              <w:spacing w:after="0" w:line="240" w:lineRule="auto"/>
              <w:ind w:left="360"/>
              <w:rPr>
                <w:rFonts w:cs="Arial"/>
                <w:sz w:val="16"/>
                <w:szCs w:val="16"/>
                <w:lang w:val="sr-Latn-RS"/>
              </w:rPr>
            </w:pPr>
            <w:permStart w:id="1859936331" w:edGrp="everyone" w:colFirst="0" w:colLast="0"/>
            <w:permStart w:id="1164135994" w:edGrp="everyone" w:colFirst="1" w:colLast="1"/>
            <w:permStart w:id="1288055915" w:edGrp="everyone" w:colFirst="2" w:colLast="2"/>
            <w:permStart w:id="1092097149" w:edGrp="everyone" w:colFirst="3" w:colLast="3"/>
            <w:permStart w:id="1845193974" w:edGrp="everyone" w:colFirst="4" w:colLast="4"/>
            <w:permStart w:id="1105593995" w:edGrp="everyone" w:colFirst="5" w:colLast="5"/>
            <w:permStart w:id="2002276106" w:edGrp="everyone" w:colFirst="6" w:colLast="6"/>
            <w:permEnd w:id="129522507"/>
            <w:permEnd w:id="900939490"/>
            <w:permEnd w:id="768433512"/>
            <w:permEnd w:id="522995750"/>
            <w:permEnd w:id="1754995519"/>
            <w:permEnd w:id="1719489457"/>
            <w:permEnd w:id="1202723252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947C76">
        <w:trPr>
          <w:trHeight w:val="396"/>
        </w:trPr>
        <w:tc>
          <w:tcPr>
            <w:tcW w:w="675" w:type="dxa"/>
          </w:tcPr>
          <w:p w:rsidR="0053310C" w:rsidRPr="00C002B1" w:rsidRDefault="0053310C" w:rsidP="00871454">
            <w:pPr>
              <w:tabs>
                <w:tab w:val="left" w:pos="0"/>
                <w:tab w:val="left" w:pos="567"/>
              </w:tabs>
              <w:spacing w:after="0" w:line="240" w:lineRule="auto"/>
              <w:jc w:val="right"/>
              <w:rPr>
                <w:rFonts w:cs="Arial"/>
                <w:sz w:val="16"/>
                <w:szCs w:val="16"/>
                <w:lang w:val="sr-Latn-RS"/>
              </w:rPr>
            </w:pPr>
            <w:permStart w:id="1912092437" w:edGrp="everyone" w:colFirst="0" w:colLast="0"/>
            <w:permStart w:id="2074180145" w:edGrp="everyone" w:colFirst="1" w:colLast="1"/>
            <w:permStart w:id="1102192406" w:edGrp="everyone" w:colFirst="2" w:colLast="2"/>
            <w:permStart w:id="273025417" w:edGrp="everyone" w:colFirst="3" w:colLast="3"/>
            <w:permStart w:id="225210268" w:edGrp="everyone" w:colFirst="4" w:colLast="4"/>
            <w:permStart w:id="143133679" w:edGrp="everyone" w:colFirst="5" w:colLast="5"/>
            <w:permStart w:id="416614383" w:edGrp="everyone" w:colFirst="6" w:colLast="6"/>
            <w:permEnd w:id="1859936331"/>
            <w:permEnd w:id="1164135994"/>
            <w:permEnd w:id="1288055915"/>
            <w:permEnd w:id="1092097149"/>
            <w:permEnd w:id="1845193974"/>
            <w:permEnd w:id="1105593995"/>
            <w:permEnd w:id="2002276106"/>
          </w:p>
        </w:tc>
        <w:tc>
          <w:tcPr>
            <w:tcW w:w="2552" w:type="dxa"/>
            <w:gridSpan w:val="2"/>
            <w:vAlign w:val="center"/>
          </w:tcPr>
          <w:p w:rsidR="0053310C" w:rsidRPr="00C002B1" w:rsidRDefault="0053310C" w:rsidP="00C861A1">
            <w:pPr>
              <w:spacing w:after="0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ind w:left="54" w:firstLine="3"/>
              <w:rPr>
                <w:rFonts w:cs="Arial"/>
                <w:sz w:val="18"/>
                <w:szCs w:val="18"/>
                <w:lang w:val="sr-Cyrl-RS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3310C" w:rsidRPr="00C002B1" w:rsidRDefault="0053310C" w:rsidP="009C0660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</w:p>
        </w:tc>
        <w:tc>
          <w:tcPr>
            <w:tcW w:w="1418" w:type="dxa"/>
            <w:gridSpan w:val="3"/>
          </w:tcPr>
          <w:p w:rsidR="0053310C" w:rsidRPr="00C002B1" w:rsidRDefault="0053310C" w:rsidP="00002E84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</w:tcPr>
          <w:p w:rsidR="0053310C" w:rsidRPr="00C002B1" w:rsidRDefault="0053310C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  <w:tc>
          <w:tcPr>
            <w:tcW w:w="1985" w:type="dxa"/>
          </w:tcPr>
          <w:p w:rsidR="0053310C" w:rsidRPr="00C002B1" w:rsidRDefault="0053310C" w:rsidP="00E45A1A">
            <w:pPr>
              <w:spacing w:after="0" w:line="240" w:lineRule="auto"/>
              <w:rPr>
                <w:rFonts w:cs="Arial"/>
                <w:sz w:val="16"/>
                <w:szCs w:val="16"/>
                <w:lang w:val="ru-RU"/>
              </w:rPr>
            </w:pPr>
          </w:p>
        </w:tc>
      </w:tr>
      <w:permEnd w:id="1912092437"/>
      <w:permEnd w:id="2074180145"/>
      <w:permEnd w:id="1102192406"/>
      <w:permEnd w:id="273025417"/>
      <w:permEnd w:id="225210268"/>
      <w:permEnd w:id="143133679"/>
      <w:permEnd w:id="416614383"/>
      <w:tr w:rsidR="00C002B1" w:rsidRPr="00C002B1" w:rsidTr="0053310C">
        <w:trPr>
          <w:trHeight w:val="396"/>
        </w:trPr>
        <w:tc>
          <w:tcPr>
            <w:tcW w:w="8188" w:type="dxa"/>
            <w:gridSpan w:val="11"/>
            <w:tcBorders>
              <w:bottom w:val="single" w:sz="4" w:space="0" w:color="auto"/>
            </w:tcBorders>
            <w:vAlign w:val="center"/>
          </w:tcPr>
          <w:p w:rsidR="00871454" w:rsidRPr="00C002B1" w:rsidRDefault="00871454" w:rsidP="00871454">
            <w:pPr>
              <w:spacing w:after="0" w:line="240" w:lineRule="auto"/>
              <w:jc w:val="right"/>
              <w:rPr>
                <w:rFonts w:cs="Arial"/>
                <w:sz w:val="18"/>
                <w:szCs w:val="18"/>
              </w:rPr>
            </w:pPr>
            <w:r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УКУПНО</w:t>
            </w:r>
            <w:r w:rsidR="00AF509C" w:rsidRPr="00C002B1">
              <w:rPr>
                <w:rFonts w:cs="Arial"/>
                <w:spacing w:val="-3"/>
                <w:sz w:val="18"/>
                <w:szCs w:val="18"/>
                <w:lang w:val="sr-Cyrl-RS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871454" w:rsidRPr="00C002B1" w:rsidRDefault="0094598E" w:rsidP="00FC6AF7">
            <w:pPr>
              <w:spacing w:after="0" w:line="240" w:lineRule="auto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</w:t>
            </w:r>
          </w:p>
        </w:tc>
      </w:tr>
      <w:tr w:rsidR="00C002B1" w:rsidRPr="00C002B1" w:rsidTr="00820F9D">
        <w:trPr>
          <w:trHeight w:val="243"/>
        </w:trPr>
        <w:tc>
          <w:tcPr>
            <w:tcW w:w="101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374DE" w:rsidRPr="00C002B1" w:rsidRDefault="00871454" w:rsidP="00820F9D">
            <w:pPr>
              <w:spacing w:after="0" w:line="240" w:lineRule="auto"/>
              <w:rPr>
                <w:rFonts w:cs="Arial"/>
                <w:sz w:val="14"/>
                <w:szCs w:val="14"/>
                <w:lang w:val="sr-Latn-RS"/>
              </w:rPr>
            </w:pPr>
            <w:r w:rsidRPr="00C002B1">
              <w:rPr>
                <w:rFonts w:cs="Arial"/>
                <w:sz w:val="14"/>
                <w:szCs w:val="14"/>
                <w:lang w:val="sr-Cyrl-RS"/>
              </w:rPr>
              <w:t>*</w:t>
            </w:r>
            <w:r w:rsidR="00820F9D" w:rsidRPr="00C002B1">
              <w:rPr>
                <w:rFonts w:cs="Arial"/>
                <w:sz w:val="14"/>
                <w:szCs w:val="14"/>
                <w:lang w:val="sr-Cyrl-RS"/>
              </w:rPr>
              <w:t>попуњава се за уговоре са дефинисаним количинама</w:t>
            </w:r>
          </w:p>
        </w:tc>
      </w:tr>
      <w:tr w:rsidR="00C002B1" w:rsidRPr="00C002B1" w:rsidTr="00C861A1">
        <w:trPr>
          <w:trHeight w:val="396"/>
        </w:trPr>
        <w:tc>
          <w:tcPr>
            <w:tcW w:w="1017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53310C">
            <w:pPr>
              <w:spacing w:after="0"/>
              <w:rPr>
                <w:rFonts w:cs="Arial"/>
                <w:sz w:val="18"/>
                <w:szCs w:val="18"/>
                <w:lang w:val="sr-Latn-RS"/>
              </w:rPr>
            </w:pPr>
            <w:r w:rsidRPr="00C002B1">
              <w:rPr>
                <w:rFonts w:cs="Arial"/>
                <w:sz w:val="18"/>
                <w:szCs w:val="18"/>
                <w:lang w:val="ru-RU"/>
              </w:rPr>
              <w:t xml:space="preserve"> Да је услуга извршена сагласно уговору потврђују:</w:t>
            </w:r>
          </w:p>
        </w:tc>
      </w:tr>
      <w:tr w:rsidR="00C002B1" w:rsidRPr="00C002B1" w:rsidTr="0053310C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/>
              <w:jc w:val="center"/>
              <w:rPr>
                <w:rFonts w:cs="Arial"/>
                <w:sz w:val="20"/>
                <w:szCs w:val="20"/>
              </w:rPr>
            </w:pPr>
            <w:permStart w:id="883652386" w:edGrp="everyone" w:colFirst="0" w:colLast="0"/>
            <w:permStart w:id="883766816" w:edGrp="everyone" w:colFirst="1" w:colLast="1"/>
            <w:permStart w:id="1430880066" w:edGrp="everyone" w:colFirst="2" w:colLast="2"/>
            <w:permEnd w:id="1174948783"/>
            <w:r w:rsidRPr="00C002B1">
              <w:rPr>
                <w:rFonts w:cs="Arial"/>
                <w:sz w:val="20"/>
                <w:szCs w:val="20"/>
                <w:lang w:val="ru-RU"/>
              </w:rPr>
              <w:t>ДАВАЛАЦ УСЛУГЕ: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C6122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r w:rsidRPr="00C002B1">
              <w:rPr>
                <w:rFonts w:cs="Arial"/>
                <w:sz w:val="20"/>
                <w:szCs w:val="20"/>
                <w:lang w:val="ru-RU"/>
              </w:rPr>
              <w:t>ПРИМАЛАЦ УСЛУГЕ:</w:t>
            </w:r>
          </w:p>
        </w:tc>
      </w:tr>
      <w:tr w:rsidR="00C002B1" w:rsidRPr="00C002B1" w:rsidTr="00C002B1">
        <w:trPr>
          <w:trHeight w:val="396"/>
        </w:trPr>
        <w:tc>
          <w:tcPr>
            <w:tcW w:w="378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693978434" w:edGrp="everyone" w:colFirst="0" w:colLast="0"/>
            <w:permStart w:id="45881498" w:edGrp="everyone" w:colFirst="1" w:colLast="1"/>
            <w:permStart w:id="1321536267" w:edGrp="everyone" w:colFirst="2" w:colLast="2"/>
            <w:permEnd w:id="883652386"/>
            <w:permEnd w:id="883766816"/>
            <w:permEnd w:id="1430880066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            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74DE" w:rsidRPr="00C002B1" w:rsidRDefault="0094598E" w:rsidP="008279A0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sr-Latn-RS"/>
              </w:rPr>
            </w:pPr>
            <w:permStart w:id="2076382168" w:edGrp="everyone"/>
            <w:r w:rsidRPr="00C002B1">
              <w:rPr>
                <w:rFonts w:cs="Arial"/>
                <w:sz w:val="20"/>
                <w:szCs w:val="20"/>
                <w:lang w:val="sr-Latn-RS"/>
              </w:rPr>
              <w:t xml:space="preserve">              </w:t>
            </w:r>
            <w:permEnd w:id="2076382168"/>
          </w:p>
        </w:tc>
      </w:tr>
      <w:tr w:rsidR="00C002B1" w:rsidRPr="00C002B1" w:rsidTr="0053310C">
        <w:trPr>
          <w:trHeight w:val="593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38484870" w:edGrp="everyone" w:colFirst="0" w:colLast="0"/>
            <w:permStart w:id="1919698490" w:edGrp="everyone" w:colFirst="1" w:colLast="1"/>
            <w:permStart w:id="1836678318" w:edGrp="everyone" w:colFirst="2" w:colLast="2"/>
            <w:permEnd w:id="693978434"/>
            <w:permEnd w:id="45881498"/>
            <w:permEnd w:id="1321536267"/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94598E" w:rsidRPr="00C002B1" w:rsidRDefault="0094598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94598E" w:rsidRPr="00C002B1" w:rsidRDefault="00E45E23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permStart w:id="1828397804" w:edGrp="everyone"/>
            <w:r w:rsidRPr="00C002B1">
              <w:rPr>
                <w:rFonts w:cs="Arial"/>
                <w:sz w:val="16"/>
                <w:szCs w:val="16"/>
                <w:lang w:val="sr-Latn-RS"/>
              </w:rPr>
              <w:t xml:space="preserve">                                  </w:t>
            </w:r>
            <w:permEnd w:id="1828397804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(Име и презиме)</w:t>
            </w: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sr-Latn-RS"/>
              </w:rPr>
            </w:pPr>
          </w:p>
          <w:p w:rsidR="00E45E23" w:rsidRPr="00C002B1" w:rsidRDefault="00E45E23" w:rsidP="00305A48">
            <w:pPr>
              <w:spacing w:after="0" w:line="240" w:lineRule="auto"/>
              <w:jc w:val="center"/>
              <w:rPr>
                <w:rFonts w:cs="Arial"/>
                <w:sz w:val="18"/>
                <w:szCs w:val="18"/>
                <w:lang w:val="sr-Latn-RS"/>
              </w:rPr>
            </w:pPr>
            <w:permStart w:id="503523194" w:edGrp="everyone"/>
            <w:r w:rsidRPr="00C002B1">
              <w:rPr>
                <w:rFonts w:cs="Arial"/>
                <w:sz w:val="18"/>
                <w:szCs w:val="18"/>
                <w:lang w:val="sr-Latn-RS"/>
              </w:rPr>
              <w:t xml:space="preserve">                         </w:t>
            </w:r>
            <w:permEnd w:id="503523194"/>
          </w:p>
        </w:tc>
      </w:tr>
      <w:tr w:rsidR="00C002B1" w:rsidRPr="00C002B1" w:rsidTr="0053310C">
        <w:trPr>
          <w:trHeight w:val="397"/>
        </w:trPr>
        <w:tc>
          <w:tcPr>
            <w:tcW w:w="37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4743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2029525896" w:edGrp="everyone" w:colFirst="0" w:colLast="0"/>
            <w:permStart w:id="1063915275" w:edGrp="everyone" w:colFirst="1" w:colLast="1"/>
            <w:permStart w:id="1644238037" w:edGrp="everyone" w:colFirst="2" w:colLast="2"/>
            <w:permEnd w:id="138484870"/>
            <w:permEnd w:id="1919698490"/>
            <w:permEnd w:id="1836678318"/>
            <w:r w:rsidRPr="00C002B1">
              <w:rPr>
                <w:rFonts w:cs="Arial"/>
                <w:sz w:val="16"/>
                <w:szCs w:val="16"/>
                <w:lang w:val="ru-RU"/>
              </w:rPr>
              <w:t>(</w:t>
            </w:r>
            <w:proofErr w:type="spellStart"/>
            <w:r w:rsidRPr="00C002B1">
              <w:rPr>
                <w:rFonts w:cs="Arial"/>
                <w:sz w:val="16"/>
                <w:szCs w:val="16"/>
                <w:lang w:val="ru-RU"/>
              </w:rPr>
              <w:t>Потпис</w:t>
            </w:r>
            <w:proofErr w:type="spellEnd"/>
            <w:r w:rsidRPr="00C002B1">
              <w:rPr>
                <w:rFonts w:cs="Arial"/>
                <w:sz w:val="16"/>
                <w:szCs w:val="16"/>
                <w:lang w:val="ru-RU"/>
              </w:rPr>
              <w:t>)</w:t>
            </w:r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E45A1A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74DE" w:rsidRPr="00C002B1" w:rsidRDefault="009374DE" w:rsidP="00305A48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(Потпис)</w:t>
            </w:r>
          </w:p>
        </w:tc>
      </w:tr>
      <w:tr w:rsidR="00C002B1" w:rsidRPr="00C002B1" w:rsidTr="0053310C">
        <w:trPr>
          <w:trHeight w:val="271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354057788" w:edGrp="everyone" w:colFirst="0" w:colLast="0"/>
            <w:permStart w:id="2069645516" w:edGrp="everyone" w:colFirst="1" w:colLast="1"/>
            <w:permStart w:id="172315383" w:edGrp="everyone" w:colFirst="2" w:colLast="2"/>
            <w:permEnd w:id="2029525896"/>
            <w:permEnd w:id="1063915275"/>
            <w:permEnd w:id="1644238037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ОВЕРА НАДЗОРНОГ ОРГАНА</w:t>
            </w:r>
            <w:r w:rsidRPr="00C002B1">
              <w:rPr>
                <w:rFonts w:cs="Arial"/>
                <w:sz w:val="16"/>
                <w:szCs w:val="16"/>
                <w:vertAlign w:val="superscript"/>
                <w:lang w:val="ru-RU"/>
              </w:rPr>
              <w:t>(2)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417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365801947" w:edGrp="everyone" w:colFirst="0" w:colLast="0"/>
            <w:permStart w:id="692276433" w:edGrp="everyone" w:colFirst="1" w:colLast="1"/>
            <w:permStart w:id="1271805456" w:edGrp="everyone" w:colFirst="2" w:colLast="2"/>
            <w:permEnd w:id="354057788"/>
            <w:permEnd w:id="2069645516"/>
            <w:permEnd w:id="172315383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374DE" w:rsidRPr="00C002B1" w:rsidRDefault="00E45E23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</w:rPr>
            </w:pPr>
            <w:permStart w:id="1165371492" w:edGrp="everyone"/>
            <w:r w:rsidRPr="00C002B1">
              <w:rPr>
                <w:rFonts w:cs="Arial"/>
                <w:sz w:val="16"/>
                <w:szCs w:val="16"/>
              </w:rPr>
              <w:t xml:space="preserve">       </w:t>
            </w:r>
            <w:permEnd w:id="1165371492"/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  <w:tr w:rsidR="00C002B1" w:rsidRPr="00C002B1" w:rsidTr="0053310C">
        <w:trPr>
          <w:trHeight w:val="70"/>
        </w:trPr>
        <w:tc>
          <w:tcPr>
            <w:tcW w:w="378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  <w:permStart w:id="1975803349" w:edGrp="everyone" w:colFirst="0" w:colLast="0"/>
            <w:permStart w:id="783099980" w:edGrp="everyone" w:colFirst="1" w:colLast="1"/>
            <w:permStart w:id="2040422122" w:edGrp="everyone" w:colFirst="2" w:colLast="2"/>
            <w:permEnd w:id="1365801947"/>
            <w:permEnd w:id="692276433"/>
            <w:permEnd w:id="1271805456"/>
          </w:p>
        </w:tc>
        <w:tc>
          <w:tcPr>
            <w:tcW w:w="26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374DE" w:rsidRPr="00C002B1" w:rsidRDefault="009374DE" w:rsidP="008279A0">
            <w:pPr>
              <w:spacing w:after="120"/>
              <w:jc w:val="center"/>
              <w:rPr>
                <w:rFonts w:cs="Arial"/>
                <w:sz w:val="16"/>
                <w:szCs w:val="16"/>
              </w:rPr>
            </w:pPr>
            <w:r w:rsidRPr="00C002B1">
              <w:rPr>
                <w:rFonts w:cs="Arial"/>
                <w:sz w:val="16"/>
                <w:szCs w:val="16"/>
                <w:lang w:val="ru-RU"/>
              </w:rPr>
              <w:t>(Потпис и лиценцни печат)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74DE" w:rsidRPr="00C002B1" w:rsidRDefault="009374DE" w:rsidP="008279A0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val="ru-RU"/>
              </w:rPr>
            </w:pPr>
          </w:p>
        </w:tc>
      </w:tr>
    </w:tbl>
    <w:permEnd w:id="1975803349"/>
    <w:permEnd w:id="783099980"/>
    <w:permEnd w:id="2040422122"/>
    <w:p w:rsidR="00E45A1A" w:rsidRPr="00C002B1" w:rsidRDefault="00E45A1A" w:rsidP="00E45A1A">
      <w:pPr>
        <w:spacing w:after="0" w:line="240" w:lineRule="auto"/>
        <w:rPr>
          <w:rFonts w:cs="Arial"/>
          <w:sz w:val="14"/>
          <w:szCs w:val="14"/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1)</w:t>
      </w:r>
      <w:r w:rsidRPr="00C002B1">
        <w:rPr>
          <w:rFonts w:cs="Arial"/>
          <w:sz w:val="14"/>
          <w:szCs w:val="14"/>
          <w:lang w:val="ru-RU"/>
        </w:rPr>
        <w:t xml:space="preserve">  у случају да се услуга односи на већи број МТ, уз Записник </w:t>
      </w:r>
      <w:r w:rsidRPr="00C002B1">
        <w:rPr>
          <w:rFonts w:cs="Arial"/>
          <w:sz w:val="14"/>
          <w:szCs w:val="14"/>
        </w:rPr>
        <w:t>o</w:t>
      </w:r>
      <w:r w:rsidRPr="00C002B1">
        <w:rPr>
          <w:rFonts w:cs="Arial"/>
          <w:sz w:val="14"/>
          <w:szCs w:val="14"/>
          <w:lang w:val="ru-RU"/>
        </w:rPr>
        <w:t xml:space="preserve"> извршеној услузи приложити посебну спецификацију по МТ</w:t>
      </w:r>
    </w:p>
    <w:p w:rsidR="00D22F72" w:rsidRPr="00C002B1" w:rsidRDefault="00E45A1A" w:rsidP="00CF6481">
      <w:pPr>
        <w:spacing w:after="0" w:line="240" w:lineRule="auto"/>
        <w:rPr>
          <w:lang w:val="ru-RU"/>
        </w:rPr>
      </w:pPr>
      <w:r w:rsidRPr="00C002B1">
        <w:rPr>
          <w:rFonts w:cs="Arial"/>
          <w:sz w:val="14"/>
          <w:szCs w:val="14"/>
          <w:vertAlign w:val="superscript"/>
          <w:lang w:val="ru-RU"/>
        </w:rPr>
        <w:t>(2)</w:t>
      </w:r>
      <w:r w:rsidRPr="00C002B1">
        <w:rPr>
          <w:rFonts w:cs="Arial"/>
          <w:sz w:val="14"/>
          <w:szCs w:val="14"/>
          <w:lang w:val="ru-RU"/>
        </w:rPr>
        <w:t xml:space="preserve">   потписује и печатира Надзорни орган за услуге инвестиционих пројеката</w:t>
      </w:r>
    </w:p>
    <w:sectPr w:rsidR="00D22F72" w:rsidRPr="00C002B1" w:rsidSect="00C861A1">
      <w:footerReference w:type="default" r:id="rId13"/>
      <w:pgSz w:w="12240" w:h="15840"/>
      <w:pgMar w:top="709" w:right="1134" w:bottom="709" w:left="1134" w:header="284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5CE" w:rsidRDefault="00CB25CE" w:rsidP="00E45A1A">
      <w:pPr>
        <w:spacing w:after="0" w:line="240" w:lineRule="auto"/>
      </w:pPr>
      <w:r>
        <w:separator/>
      </w:r>
    </w:p>
  </w:endnote>
  <w:end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0660" w:rsidRDefault="009C0660" w:rsidP="00E377BA">
    <w:pPr>
      <w:pStyle w:val="Footer"/>
      <w:tabs>
        <w:tab w:val="clear" w:pos="4703"/>
        <w:tab w:val="clear" w:pos="9406"/>
        <w:tab w:val="center" w:pos="4513"/>
      </w:tabs>
      <w:spacing w:before="120"/>
    </w:pPr>
    <w:r w:rsidRPr="0097453F">
      <w:rPr>
        <w:sz w:val="20"/>
        <w:szCs w:val="20"/>
      </w:rPr>
      <w:t>SA</w:t>
    </w:r>
    <w:r w:rsidRPr="0097453F">
      <w:rPr>
        <w:sz w:val="20"/>
        <w:szCs w:val="20"/>
        <w:lang w:val="ru-RU"/>
      </w:rPr>
      <w:t>-</w:t>
    </w:r>
    <w:r w:rsidRPr="00D23E22">
      <w:rPr>
        <w:sz w:val="20"/>
        <w:szCs w:val="20"/>
        <w:lang w:val="ru-RU"/>
      </w:rPr>
      <w:t>06</w:t>
    </w:r>
    <w:r w:rsidRPr="0053310C">
      <w:rPr>
        <w:sz w:val="20"/>
        <w:szCs w:val="20"/>
        <w:lang w:val="ru-RU"/>
      </w:rPr>
      <w:t xml:space="preserve">.04.02-006, Верзија </w:t>
    </w:r>
    <w:r w:rsidR="00820F9D" w:rsidRPr="0053310C">
      <w:rPr>
        <w:sz w:val="20"/>
        <w:szCs w:val="20"/>
      </w:rPr>
      <w:t>4.0</w:t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 w:rsidRPr="0097453F">
      <w:rPr>
        <w:sz w:val="20"/>
        <w:szCs w:val="20"/>
        <w:lang w:val="ru-RU"/>
      </w:rPr>
      <w:tab/>
    </w:r>
    <w:r>
      <w:rPr>
        <w:sz w:val="20"/>
        <w:szCs w:val="20"/>
        <w:lang w:val="sr-Latn-RS"/>
      </w:rPr>
      <w:tab/>
    </w:r>
    <w:r w:rsidRPr="003225D5">
      <w:rPr>
        <w:rFonts w:cs="Arial"/>
        <w:sz w:val="20"/>
        <w:szCs w:val="20"/>
      </w:rPr>
      <w:t xml:space="preserve">Страна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PAGE </w:instrText>
    </w:r>
    <w:r w:rsidRPr="003225D5">
      <w:rPr>
        <w:rFonts w:cs="Arial"/>
        <w:sz w:val="20"/>
        <w:szCs w:val="20"/>
      </w:rPr>
      <w:fldChar w:fldCharType="separate"/>
    </w:r>
    <w:r w:rsidR="000076C3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  <w:r w:rsidRPr="003225D5">
      <w:rPr>
        <w:rFonts w:cs="Arial"/>
        <w:sz w:val="20"/>
        <w:szCs w:val="20"/>
      </w:rPr>
      <w:t xml:space="preserve"> од </w:t>
    </w:r>
    <w:r w:rsidRPr="003225D5">
      <w:rPr>
        <w:rFonts w:cs="Arial"/>
        <w:sz w:val="20"/>
        <w:szCs w:val="20"/>
      </w:rPr>
      <w:fldChar w:fldCharType="begin"/>
    </w:r>
    <w:r w:rsidRPr="003225D5">
      <w:rPr>
        <w:rFonts w:cs="Arial"/>
        <w:sz w:val="20"/>
        <w:szCs w:val="20"/>
      </w:rPr>
      <w:instrText xml:space="preserve"> NUMPAGES  </w:instrText>
    </w:r>
    <w:r w:rsidRPr="003225D5">
      <w:rPr>
        <w:rFonts w:cs="Arial"/>
        <w:sz w:val="20"/>
        <w:szCs w:val="20"/>
      </w:rPr>
      <w:fldChar w:fldCharType="separate"/>
    </w:r>
    <w:r w:rsidR="000076C3">
      <w:rPr>
        <w:rFonts w:cs="Arial"/>
        <w:noProof/>
        <w:sz w:val="20"/>
        <w:szCs w:val="20"/>
      </w:rPr>
      <w:t>1</w:t>
    </w:r>
    <w:r w:rsidRPr="003225D5">
      <w:rPr>
        <w:rFonts w:cs="Arial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5CE" w:rsidRDefault="00CB25CE" w:rsidP="00E45A1A">
      <w:pPr>
        <w:spacing w:after="0" w:line="240" w:lineRule="auto"/>
      </w:pPr>
      <w:r>
        <w:separator/>
      </w:r>
    </w:p>
  </w:footnote>
  <w:footnote w:type="continuationSeparator" w:id="0">
    <w:p w:rsidR="00CB25CE" w:rsidRDefault="00CB25CE" w:rsidP="00E45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0EFD"/>
    <w:multiLevelType w:val="hybridMultilevel"/>
    <w:tmpl w:val="5B8C9A82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43167"/>
    <w:multiLevelType w:val="hybridMultilevel"/>
    <w:tmpl w:val="0FA0E5EE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5AC3CE1"/>
    <w:multiLevelType w:val="hybridMultilevel"/>
    <w:tmpl w:val="A1C69452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D86FBD"/>
    <w:multiLevelType w:val="hybridMultilevel"/>
    <w:tmpl w:val="067AE7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comments" w:enforcement="1" w:cryptProviderType="rsaAES" w:cryptAlgorithmClass="hash" w:cryptAlgorithmType="typeAny" w:cryptAlgorithmSid="14" w:cryptSpinCount="100000" w:hash="ZAlITYeb0iHw7HPNFCiZVAiiiEM8GYVzdrJR6JKUdLrneLxTiqjuR/4tylwAwG+87WgbBJe865ePMSPPp+Ytvg==" w:salt="ehEF2DUEWhe5i13itHno2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0E6"/>
    <w:rsid w:val="00002E84"/>
    <w:rsid w:val="000076C3"/>
    <w:rsid w:val="00022547"/>
    <w:rsid w:val="00030CDE"/>
    <w:rsid w:val="00033628"/>
    <w:rsid w:val="0003619A"/>
    <w:rsid w:val="00041A04"/>
    <w:rsid w:val="00084683"/>
    <w:rsid w:val="000A7E08"/>
    <w:rsid w:val="000D1B5E"/>
    <w:rsid w:val="000D21ED"/>
    <w:rsid w:val="000E28DB"/>
    <w:rsid w:val="00101567"/>
    <w:rsid w:val="00115C22"/>
    <w:rsid w:val="001460E6"/>
    <w:rsid w:val="00184292"/>
    <w:rsid w:val="001A2A74"/>
    <w:rsid w:val="001D17D2"/>
    <w:rsid w:val="0020216F"/>
    <w:rsid w:val="002044AF"/>
    <w:rsid w:val="00214EE5"/>
    <w:rsid w:val="00220588"/>
    <w:rsid w:val="00242A26"/>
    <w:rsid w:val="00273117"/>
    <w:rsid w:val="002C014E"/>
    <w:rsid w:val="002D2A29"/>
    <w:rsid w:val="003056BB"/>
    <w:rsid w:val="00305A48"/>
    <w:rsid w:val="00323C32"/>
    <w:rsid w:val="0034596A"/>
    <w:rsid w:val="0034743E"/>
    <w:rsid w:val="0038028D"/>
    <w:rsid w:val="003B008D"/>
    <w:rsid w:val="003F04F0"/>
    <w:rsid w:val="003F25AF"/>
    <w:rsid w:val="003F5AAD"/>
    <w:rsid w:val="004068F4"/>
    <w:rsid w:val="00414C10"/>
    <w:rsid w:val="004312EA"/>
    <w:rsid w:val="00442533"/>
    <w:rsid w:val="00451579"/>
    <w:rsid w:val="00467E59"/>
    <w:rsid w:val="00474997"/>
    <w:rsid w:val="00475973"/>
    <w:rsid w:val="004A2271"/>
    <w:rsid w:val="004A34BC"/>
    <w:rsid w:val="004B2909"/>
    <w:rsid w:val="004C6DD1"/>
    <w:rsid w:val="004D3F8B"/>
    <w:rsid w:val="004F7382"/>
    <w:rsid w:val="0050795E"/>
    <w:rsid w:val="00524804"/>
    <w:rsid w:val="00524D60"/>
    <w:rsid w:val="00525AEC"/>
    <w:rsid w:val="0053310C"/>
    <w:rsid w:val="005358F8"/>
    <w:rsid w:val="005509F2"/>
    <w:rsid w:val="00550D6F"/>
    <w:rsid w:val="005829A9"/>
    <w:rsid w:val="00584E87"/>
    <w:rsid w:val="005B79D2"/>
    <w:rsid w:val="005C5783"/>
    <w:rsid w:val="005D50E5"/>
    <w:rsid w:val="0062219F"/>
    <w:rsid w:val="00622D9B"/>
    <w:rsid w:val="0068240B"/>
    <w:rsid w:val="006D0E2A"/>
    <w:rsid w:val="006E198F"/>
    <w:rsid w:val="00711318"/>
    <w:rsid w:val="0072092F"/>
    <w:rsid w:val="00720A95"/>
    <w:rsid w:val="0073463F"/>
    <w:rsid w:val="00753FAE"/>
    <w:rsid w:val="00777198"/>
    <w:rsid w:val="00782025"/>
    <w:rsid w:val="007A5ADB"/>
    <w:rsid w:val="007E409D"/>
    <w:rsid w:val="007E4953"/>
    <w:rsid w:val="007F29AA"/>
    <w:rsid w:val="007F653B"/>
    <w:rsid w:val="007F6E69"/>
    <w:rsid w:val="00820F9D"/>
    <w:rsid w:val="00821ECB"/>
    <w:rsid w:val="008279A0"/>
    <w:rsid w:val="00844533"/>
    <w:rsid w:val="0084700B"/>
    <w:rsid w:val="00871454"/>
    <w:rsid w:val="008817B2"/>
    <w:rsid w:val="008D6ADE"/>
    <w:rsid w:val="009103C8"/>
    <w:rsid w:val="00911B41"/>
    <w:rsid w:val="00925F51"/>
    <w:rsid w:val="00927753"/>
    <w:rsid w:val="009374DE"/>
    <w:rsid w:val="00937D63"/>
    <w:rsid w:val="00942840"/>
    <w:rsid w:val="0094598E"/>
    <w:rsid w:val="00947C76"/>
    <w:rsid w:val="00992177"/>
    <w:rsid w:val="009A18C7"/>
    <w:rsid w:val="009B7DFB"/>
    <w:rsid w:val="009C0660"/>
    <w:rsid w:val="009E11DD"/>
    <w:rsid w:val="009F30EE"/>
    <w:rsid w:val="00A1451B"/>
    <w:rsid w:val="00A166AA"/>
    <w:rsid w:val="00AB0477"/>
    <w:rsid w:val="00AB7573"/>
    <w:rsid w:val="00AC52FD"/>
    <w:rsid w:val="00AD743D"/>
    <w:rsid w:val="00AF1E20"/>
    <w:rsid w:val="00AF509C"/>
    <w:rsid w:val="00B639DE"/>
    <w:rsid w:val="00B74429"/>
    <w:rsid w:val="00B9267D"/>
    <w:rsid w:val="00BA1CB4"/>
    <w:rsid w:val="00BC645F"/>
    <w:rsid w:val="00BD76B6"/>
    <w:rsid w:val="00BF1201"/>
    <w:rsid w:val="00BF18BA"/>
    <w:rsid w:val="00C002B1"/>
    <w:rsid w:val="00C06C48"/>
    <w:rsid w:val="00C10CBE"/>
    <w:rsid w:val="00C52689"/>
    <w:rsid w:val="00C52E94"/>
    <w:rsid w:val="00C61220"/>
    <w:rsid w:val="00C64ED5"/>
    <w:rsid w:val="00C67C67"/>
    <w:rsid w:val="00C861A1"/>
    <w:rsid w:val="00C90767"/>
    <w:rsid w:val="00CB25CE"/>
    <w:rsid w:val="00CC5019"/>
    <w:rsid w:val="00CF6481"/>
    <w:rsid w:val="00D13D95"/>
    <w:rsid w:val="00D22F72"/>
    <w:rsid w:val="00D2339C"/>
    <w:rsid w:val="00D4695A"/>
    <w:rsid w:val="00D50149"/>
    <w:rsid w:val="00D50D18"/>
    <w:rsid w:val="00DB3225"/>
    <w:rsid w:val="00DC05E3"/>
    <w:rsid w:val="00DC0B18"/>
    <w:rsid w:val="00DC123D"/>
    <w:rsid w:val="00DC6E69"/>
    <w:rsid w:val="00E049D7"/>
    <w:rsid w:val="00E05330"/>
    <w:rsid w:val="00E377BA"/>
    <w:rsid w:val="00E45A1A"/>
    <w:rsid w:val="00E45E23"/>
    <w:rsid w:val="00E87CED"/>
    <w:rsid w:val="00E903F0"/>
    <w:rsid w:val="00EB2CA8"/>
    <w:rsid w:val="00EB6FB4"/>
    <w:rsid w:val="00EB77B2"/>
    <w:rsid w:val="00ED1734"/>
    <w:rsid w:val="00ED6E9C"/>
    <w:rsid w:val="00EF1FE4"/>
    <w:rsid w:val="00F14360"/>
    <w:rsid w:val="00F272D4"/>
    <w:rsid w:val="00F57C3C"/>
    <w:rsid w:val="00F6272B"/>
    <w:rsid w:val="00F90002"/>
    <w:rsid w:val="00FA1B9F"/>
    <w:rsid w:val="00FB45E3"/>
    <w:rsid w:val="00FC6AF7"/>
    <w:rsid w:val="00FD5D98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A6BD937-5145-4909-9A9E-7522D35D8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A1A"/>
    <w:pPr>
      <w:spacing w:after="200" w:line="276" w:lineRule="auto"/>
    </w:pPr>
    <w:rPr>
      <w:rFonts w:ascii="Arial" w:hAnsi="Arial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E45A1A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E45A1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E45A1A"/>
    <w:rPr>
      <w:rFonts w:ascii="Arial" w:eastAsia="Calibri" w:hAnsi="Arial" w:cs="Times New Roman"/>
    </w:rPr>
  </w:style>
  <w:style w:type="table" w:styleId="TableGrid">
    <w:name w:val="Table Grid"/>
    <w:basedOn w:val="TableNormal"/>
    <w:rsid w:val="00CF64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DC123D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val="sr-Latn-RS" w:eastAsia="sr-Latn-RS"/>
    </w:rPr>
  </w:style>
  <w:style w:type="paragraph" w:styleId="ListParagraph">
    <w:name w:val="List Paragraph"/>
    <w:basedOn w:val="Normal"/>
    <w:uiPriority w:val="34"/>
    <w:qFormat/>
    <w:rsid w:val="003474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20A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0A9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ragana.Mijalkovic\Desktop\2013\non%20bulk\New%20folder\SA-06.04.02-006_V3%20Prilog%2026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2011-10-152996</_dlc_DocId>
    <_dlc_DocIdUrl xmlns="b3ef1202-6da4-439b-bd9c-0f518e8f8abc">
      <Url>http://nisdms.nis.local/_layouts/DocIdRedir.aspx?ID=2011-10-152996</Url>
      <Description>2011-10-152996</Description>
    </_dlc_DocIdUrl>
    <BarCode xmlns="b3ef1202-6da4-439b-bd9c-0f518e8f8abc">30210202135430204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27A09-84DF-4BFA-97EC-20C5282ACE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11502B-621B-4BAD-8113-CBC91796E5DF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b3ef1202-6da4-439b-bd9c-0f518e8f8ab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BE8887-ECE5-4BAC-B5B0-35E1F7EBA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F83F-EFBD-455F-8D89-2A8EFE52E3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9C3047-FD7B-4B05-972D-FF499CF05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SA-06.04.02-006_V3 Prilog 26</Template>
  <TotalTime>0</TotalTime>
  <Pages>1</Pages>
  <Words>295</Words>
  <Characters>1683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Прилог 3 Записник о пруженој услузи</vt:lpstr>
    </vt:vector>
  </TitlesOfParts>
  <Company>NIS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Прилог 3 Записник о пруженој услузи</dc:title>
  <dc:creator>Dragana.Mijalkovic</dc:creator>
  <cp:keywords>Klasifikacija: Без ограничења/Unrestricted, Без ограничења/Unrestricted</cp:keywords>
  <cp:lastModifiedBy>Diana Borjan</cp:lastModifiedBy>
  <cp:revision>2</cp:revision>
  <cp:lastPrinted>2016-07-25T08:34:00Z</cp:lastPrinted>
  <dcterms:created xsi:type="dcterms:W3CDTF">2021-03-29T20:40:00Z</dcterms:created>
  <dcterms:modified xsi:type="dcterms:W3CDTF">2021-03-29T20:40:00Z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9ac33193-b905-488a-acd2-0965ca23829c</vt:lpwstr>
  </property>
  <property fmtid="{D5CDD505-2E9C-101B-9397-08002B2CF9AE}" pid="3" name="NISKlasifikacija">
    <vt:lpwstr>Bez-ogranicenja-Unrestricted</vt:lpwstr>
  </property>
  <property fmtid="{D5CDD505-2E9C-101B-9397-08002B2CF9AE}" pid="4" name="DocumentType">
    <vt:lpwstr>Prilog Nalogodavnog dokumenta</vt:lpwstr>
  </property>
  <property fmtid="{D5CDD505-2E9C-101B-9397-08002B2CF9AE}" pid="5" name="ScanDocumentType">
    <vt:lpwstr>Prilog</vt:lpwstr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30171124151503716</vt:lpwstr>
  </property>
  <property fmtid="{D5CDD505-2E9C-101B-9397-08002B2CF9AE}" pid="8" name="_dlc_DocIdItemGuid">
    <vt:lpwstr>46b3bcb1-8c59-4670-a38e-5cab0fec6a03</vt:lpwstr>
  </property>
  <property fmtid="{D5CDD505-2E9C-101B-9397-08002B2CF9AE}" pid="9" name="Klasifikacija">
    <vt:lpwstr>Bez-ogranicenja-Unrestricted</vt:lpwstr>
  </property>
</Properties>
</file>